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397" w:rsidRDefault="00802397" w:rsidP="009A73FC">
      <w:pPr>
        <w:jc w:val="right"/>
        <w:rPr>
          <w:rFonts w:ascii="Arial" w:hAnsi="Arial" w:cs="Arial"/>
          <w:i/>
        </w:rPr>
      </w:pPr>
      <w:bookmarkStart w:id="0" w:name="_GoBack"/>
      <w:bookmarkEnd w:id="0"/>
    </w:p>
    <w:p w:rsidR="00387D3D" w:rsidRDefault="0068147E" w:rsidP="009A73FC">
      <w:pPr>
        <w:jc w:val="right"/>
        <w:rPr>
          <w:rFonts w:ascii="Arial" w:hAnsi="Arial" w:cs="Arial"/>
          <w:i/>
        </w:rPr>
      </w:pPr>
      <w:r w:rsidRPr="000C3E08">
        <w:rPr>
          <w:rFonts w:ascii="Arial" w:hAnsi="Arial" w:cs="Arial"/>
          <w:i/>
        </w:rPr>
        <w:t xml:space="preserve">            </w:t>
      </w:r>
      <w:r w:rsidR="007E3022" w:rsidRPr="000C3E08">
        <w:rPr>
          <w:rFonts w:ascii="Arial" w:hAnsi="Arial" w:cs="Arial"/>
          <w:i/>
        </w:rPr>
        <w:t>wzór zobowiązania</w:t>
      </w:r>
      <w:r w:rsidR="00E2156F" w:rsidRPr="000C3E08">
        <w:rPr>
          <w:rFonts w:ascii="Arial" w:hAnsi="Arial" w:cs="Arial"/>
          <w:i/>
        </w:rPr>
        <w:t xml:space="preserve"> podmiotów do udostępnienia zasobów</w:t>
      </w:r>
      <w:r w:rsidR="005842E6">
        <w:rPr>
          <w:rFonts w:ascii="Arial" w:hAnsi="Arial" w:cs="Arial"/>
          <w:i/>
        </w:rPr>
        <w:t xml:space="preserve"> </w:t>
      </w:r>
    </w:p>
    <w:p w:rsidR="008716D1" w:rsidRDefault="008716D1" w:rsidP="009A73FC">
      <w:pPr>
        <w:jc w:val="right"/>
        <w:rPr>
          <w:rFonts w:ascii="Arial" w:hAnsi="Arial" w:cs="Arial"/>
          <w:color w:val="548DD4" w:themeColor="text2" w:themeTint="99"/>
        </w:rPr>
      </w:pPr>
    </w:p>
    <w:p w:rsidR="005842E6" w:rsidRPr="00AD7E31" w:rsidRDefault="005842E6" w:rsidP="009A73FC">
      <w:pPr>
        <w:jc w:val="right"/>
        <w:rPr>
          <w:rFonts w:ascii="Arial" w:hAnsi="Arial" w:cs="Arial"/>
          <w:color w:val="0070C0"/>
          <w:sz w:val="24"/>
          <w:szCs w:val="24"/>
        </w:rPr>
      </w:pPr>
      <w:r w:rsidRPr="00AD7E31">
        <w:rPr>
          <w:rFonts w:ascii="Arial" w:hAnsi="Arial" w:cs="Arial"/>
          <w:color w:val="0070C0"/>
          <w:sz w:val="24"/>
          <w:szCs w:val="24"/>
        </w:rPr>
        <w:t>Załącznik nr 4</w:t>
      </w:r>
    </w:p>
    <w:p w:rsidR="00802397" w:rsidRDefault="00802397" w:rsidP="009A73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387D3D" w:rsidRPr="0068147E" w:rsidRDefault="00387D3D" w:rsidP="009A73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8147E">
        <w:rPr>
          <w:rFonts w:ascii="Arial" w:hAnsi="Arial" w:cs="Arial"/>
          <w:b/>
          <w:sz w:val="28"/>
          <w:szCs w:val="28"/>
        </w:rPr>
        <w:t>PISEMNE ZOBOWIĄZANIE INNEGO PODMIOTU</w:t>
      </w:r>
    </w:p>
    <w:p w:rsidR="00387D3D" w:rsidRPr="0068147E" w:rsidRDefault="00387D3D" w:rsidP="00387D3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8147E">
        <w:rPr>
          <w:rFonts w:ascii="Arial" w:hAnsi="Arial" w:cs="Arial"/>
          <w:b/>
          <w:sz w:val="24"/>
          <w:szCs w:val="24"/>
        </w:rPr>
        <w:t xml:space="preserve">do oddania do dyspozycji Wykonawcy niezbędnych zasobów na </w:t>
      </w:r>
      <w:r w:rsidR="00774865">
        <w:rPr>
          <w:rFonts w:ascii="Arial" w:hAnsi="Arial" w:cs="Arial"/>
          <w:b/>
          <w:sz w:val="24"/>
          <w:szCs w:val="24"/>
        </w:rPr>
        <w:t>potrzeby realizacji</w:t>
      </w:r>
      <w:r w:rsidR="00622856" w:rsidRPr="0068147E">
        <w:rPr>
          <w:rFonts w:ascii="Arial" w:hAnsi="Arial" w:cs="Arial"/>
          <w:b/>
          <w:sz w:val="24"/>
          <w:szCs w:val="24"/>
        </w:rPr>
        <w:t xml:space="preserve"> zamówienia (art. </w:t>
      </w:r>
      <w:r w:rsidR="00BE6341">
        <w:rPr>
          <w:rFonts w:ascii="Arial" w:hAnsi="Arial" w:cs="Arial"/>
          <w:b/>
          <w:sz w:val="24"/>
          <w:szCs w:val="24"/>
        </w:rPr>
        <w:t>118</w:t>
      </w:r>
      <w:r w:rsidR="00622856" w:rsidRPr="0068147E">
        <w:rPr>
          <w:rFonts w:ascii="Arial" w:hAnsi="Arial" w:cs="Arial"/>
          <w:b/>
          <w:sz w:val="24"/>
          <w:szCs w:val="24"/>
        </w:rPr>
        <w:t xml:space="preserve"> ust. </w:t>
      </w:r>
      <w:r w:rsidR="00BE6341">
        <w:rPr>
          <w:rFonts w:ascii="Arial" w:hAnsi="Arial" w:cs="Arial"/>
          <w:b/>
          <w:sz w:val="24"/>
          <w:szCs w:val="24"/>
        </w:rPr>
        <w:t xml:space="preserve">4 ustawy </w:t>
      </w:r>
      <w:r w:rsidR="00596575" w:rsidRPr="0068147E">
        <w:rPr>
          <w:rFonts w:ascii="Arial" w:hAnsi="Arial" w:cs="Arial"/>
          <w:b/>
          <w:sz w:val="24"/>
          <w:szCs w:val="24"/>
        </w:rPr>
        <w:t xml:space="preserve"> P</w:t>
      </w:r>
      <w:r w:rsidR="003E63D3" w:rsidRPr="0068147E">
        <w:rPr>
          <w:rFonts w:ascii="Arial" w:hAnsi="Arial" w:cs="Arial"/>
          <w:b/>
          <w:sz w:val="24"/>
          <w:szCs w:val="24"/>
        </w:rPr>
        <w:t>rawo z</w:t>
      </w:r>
      <w:r w:rsidR="00171D90" w:rsidRPr="0068147E">
        <w:rPr>
          <w:rFonts w:ascii="Arial" w:hAnsi="Arial" w:cs="Arial"/>
          <w:b/>
          <w:sz w:val="24"/>
          <w:szCs w:val="24"/>
        </w:rPr>
        <w:t>amówień publicznych</w:t>
      </w:r>
      <w:r w:rsidRPr="0068147E">
        <w:rPr>
          <w:rFonts w:ascii="Arial" w:hAnsi="Arial" w:cs="Arial"/>
          <w:b/>
          <w:sz w:val="24"/>
          <w:szCs w:val="24"/>
        </w:rPr>
        <w:t>)</w:t>
      </w:r>
    </w:p>
    <w:p w:rsidR="00387D3D" w:rsidRPr="0068147E" w:rsidRDefault="00387D3D" w:rsidP="00387D3D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0A0CBC" w:rsidRPr="0068147E" w:rsidRDefault="000A0CBC" w:rsidP="00945E57">
      <w:pPr>
        <w:spacing w:after="0" w:line="240" w:lineRule="auto"/>
        <w:jc w:val="both"/>
        <w:rPr>
          <w:rFonts w:ascii="Arial" w:hAnsi="Arial" w:cs="Arial"/>
        </w:rPr>
      </w:pPr>
      <w:r w:rsidRPr="0068147E">
        <w:rPr>
          <w:rFonts w:ascii="Arial" w:hAnsi="Arial" w:cs="Arial"/>
        </w:rPr>
        <w:t>Ja (My) niżej podpisany (/ni) …………………………</w:t>
      </w:r>
      <w:r w:rsidR="00945E57" w:rsidRPr="0068147E">
        <w:rPr>
          <w:rFonts w:ascii="Arial" w:hAnsi="Arial" w:cs="Arial"/>
        </w:rPr>
        <w:t>……</w:t>
      </w:r>
      <w:r w:rsidRPr="0068147E">
        <w:rPr>
          <w:rFonts w:ascii="Arial" w:hAnsi="Arial" w:cs="Arial"/>
        </w:rPr>
        <w:t>………………..</w:t>
      </w:r>
      <w:r w:rsidR="0068147E">
        <w:rPr>
          <w:rFonts w:ascii="Arial" w:hAnsi="Arial" w:cs="Arial"/>
        </w:rPr>
        <w:t xml:space="preserve">   </w:t>
      </w:r>
      <w:r w:rsidRPr="0068147E">
        <w:rPr>
          <w:rFonts w:ascii="Arial" w:hAnsi="Arial" w:cs="Arial"/>
        </w:rPr>
        <w:t xml:space="preserve">będąc upoważnionym </w:t>
      </w:r>
    </w:p>
    <w:p w:rsidR="000A0CBC" w:rsidRPr="0068147E" w:rsidRDefault="000A0CBC" w:rsidP="00945E57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68147E">
        <w:rPr>
          <w:rFonts w:ascii="Arial" w:hAnsi="Arial" w:cs="Arial"/>
        </w:rPr>
        <w:t xml:space="preserve">                                                 </w:t>
      </w:r>
      <w:r w:rsidRPr="0068147E">
        <w:rPr>
          <w:rFonts w:ascii="Arial" w:hAnsi="Arial" w:cs="Arial"/>
          <w:i/>
          <w:sz w:val="20"/>
          <w:szCs w:val="20"/>
        </w:rPr>
        <w:t>(imię i nazwisko  składającego oświadczenie)</w:t>
      </w:r>
    </w:p>
    <w:p w:rsidR="000A0CBC" w:rsidRPr="0068147E" w:rsidRDefault="000A0CBC" w:rsidP="00945E57">
      <w:pPr>
        <w:spacing w:after="0" w:line="240" w:lineRule="auto"/>
        <w:jc w:val="both"/>
        <w:rPr>
          <w:rFonts w:ascii="Arial" w:hAnsi="Arial" w:cs="Arial"/>
        </w:rPr>
      </w:pPr>
      <w:r w:rsidRPr="0068147E">
        <w:rPr>
          <w:rFonts w:ascii="Arial" w:hAnsi="Arial" w:cs="Arial"/>
        </w:rPr>
        <w:t xml:space="preserve">do reprezentowania: </w:t>
      </w:r>
    </w:p>
    <w:p w:rsidR="00945E57" w:rsidRPr="0068147E" w:rsidRDefault="00945E57" w:rsidP="00945E57">
      <w:pPr>
        <w:spacing w:after="0" w:line="240" w:lineRule="auto"/>
        <w:jc w:val="both"/>
        <w:rPr>
          <w:rFonts w:ascii="Arial" w:hAnsi="Arial" w:cs="Arial"/>
        </w:rPr>
      </w:pPr>
    </w:p>
    <w:p w:rsidR="00E61E71" w:rsidRPr="0068147E" w:rsidRDefault="00E61E71" w:rsidP="00945E57">
      <w:pPr>
        <w:spacing w:after="0" w:line="240" w:lineRule="auto"/>
        <w:jc w:val="both"/>
        <w:rPr>
          <w:rFonts w:ascii="Arial" w:hAnsi="Arial" w:cs="Arial"/>
        </w:rPr>
      </w:pPr>
      <w:r w:rsidRPr="0068147E">
        <w:rPr>
          <w:rFonts w:ascii="Arial" w:hAnsi="Arial" w:cs="Arial"/>
        </w:rPr>
        <w:t>……………………………………………………</w:t>
      </w:r>
      <w:r w:rsidR="00945E57" w:rsidRPr="0068147E">
        <w:rPr>
          <w:rFonts w:ascii="Arial" w:hAnsi="Arial" w:cs="Arial"/>
        </w:rPr>
        <w:t>………</w:t>
      </w:r>
      <w:r w:rsidRPr="0068147E">
        <w:rPr>
          <w:rFonts w:ascii="Arial" w:hAnsi="Arial" w:cs="Arial"/>
        </w:rPr>
        <w:t>……………………………………………</w:t>
      </w:r>
      <w:r w:rsidR="0068147E">
        <w:rPr>
          <w:rFonts w:ascii="Arial" w:hAnsi="Arial" w:cs="Arial"/>
        </w:rPr>
        <w:t>………..</w:t>
      </w:r>
    </w:p>
    <w:p w:rsidR="00E61E71" w:rsidRPr="0068147E" w:rsidRDefault="00E61E71" w:rsidP="00744160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68147E">
        <w:rPr>
          <w:rFonts w:ascii="Arial" w:hAnsi="Arial" w:cs="Arial"/>
          <w:i/>
          <w:sz w:val="20"/>
          <w:szCs w:val="20"/>
        </w:rPr>
        <w:t xml:space="preserve">(nazwa i adres podmiotu </w:t>
      </w:r>
      <w:r w:rsidR="000A0CBC" w:rsidRPr="0068147E">
        <w:rPr>
          <w:rFonts w:ascii="Arial" w:hAnsi="Arial" w:cs="Arial"/>
          <w:i/>
          <w:sz w:val="20"/>
          <w:szCs w:val="20"/>
        </w:rPr>
        <w:t>oddającego do dyspozycji zasoby</w:t>
      </w:r>
      <w:r w:rsidRPr="0068147E">
        <w:rPr>
          <w:rFonts w:ascii="Arial" w:hAnsi="Arial" w:cs="Arial"/>
          <w:i/>
          <w:sz w:val="20"/>
          <w:szCs w:val="20"/>
        </w:rPr>
        <w:t>)</w:t>
      </w:r>
    </w:p>
    <w:p w:rsidR="00E61E71" w:rsidRPr="0068147E" w:rsidRDefault="00E61E71" w:rsidP="00945E57">
      <w:pPr>
        <w:spacing w:after="0" w:line="240" w:lineRule="auto"/>
        <w:jc w:val="both"/>
        <w:rPr>
          <w:rFonts w:ascii="Arial" w:hAnsi="Arial" w:cs="Arial"/>
        </w:rPr>
      </w:pP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zobowiązujemy się </w:t>
      </w:r>
      <w:r w:rsidR="004B29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oddania nw. zasobów:</w:t>
      </w: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:rsidR="00744160" w:rsidRPr="00744160" w:rsidRDefault="00744160" w:rsidP="00744160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744160">
        <w:rPr>
          <w:rFonts w:ascii="Arial" w:hAnsi="Arial" w:cs="Arial"/>
          <w:i/>
          <w:sz w:val="20"/>
          <w:szCs w:val="20"/>
        </w:rPr>
        <w:t>(określeni</w:t>
      </w:r>
      <w:r>
        <w:rPr>
          <w:rFonts w:ascii="Arial" w:hAnsi="Arial" w:cs="Arial"/>
          <w:i/>
          <w:sz w:val="20"/>
          <w:szCs w:val="20"/>
        </w:rPr>
        <w:t>e</w:t>
      </w:r>
      <w:r w:rsidRPr="00744160">
        <w:rPr>
          <w:rFonts w:ascii="Arial" w:hAnsi="Arial" w:cs="Arial"/>
          <w:i/>
          <w:sz w:val="20"/>
          <w:szCs w:val="20"/>
        </w:rPr>
        <w:t xml:space="preserve"> zasobu)</w:t>
      </w: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</w:p>
    <w:p w:rsidR="00DA67B1" w:rsidRPr="0068147E" w:rsidRDefault="00744160" w:rsidP="00945E5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dyspozycji </w:t>
      </w:r>
      <w:r w:rsidR="00DA67B1" w:rsidRPr="0068147E">
        <w:rPr>
          <w:rFonts w:ascii="Arial" w:hAnsi="Arial" w:cs="Arial"/>
        </w:rPr>
        <w:t>Wykonawcy</w:t>
      </w:r>
      <w:r>
        <w:rPr>
          <w:rFonts w:ascii="Arial" w:hAnsi="Arial" w:cs="Arial"/>
        </w:rPr>
        <w:t>:</w:t>
      </w:r>
      <w:r w:rsidR="00DA67B1" w:rsidRPr="0068147E">
        <w:rPr>
          <w:rFonts w:ascii="Arial" w:hAnsi="Arial" w:cs="Arial"/>
        </w:rPr>
        <w:t xml:space="preserve"> </w:t>
      </w:r>
    </w:p>
    <w:p w:rsidR="00DA67B1" w:rsidRPr="0068147E" w:rsidRDefault="00DA67B1" w:rsidP="00945E57">
      <w:pPr>
        <w:spacing w:after="0" w:line="240" w:lineRule="auto"/>
        <w:jc w:val="both"/>
        <w:rPr>
          <w:rFonts w:ascii="Arial" w:hAnsi="Arial" w:cs="Arial"/>
        </w:rPr>
      </w:pPr>
    </w:p>
    <w:p w:rsidR="00DA67B1" w:rsidRPr="0068147E" w:rsidRDefault="00DA67B1" w:rsidP="00945E57">
      <w:pPr>
        <w:spacing w:after="0" w:line="240" w:lineRule="auto"/>
        <w:jc w:val="both"/>
        <w:rPr>
          <w:rFonts w:ascii="Arial" w:hAnsi="Arial" w:cs="Arial"/>
        </w:rPr>
      </w:pPr>
      <w:r w:rsidRPr="0068147E">
        <w:rPr>
          <w:rFonts w:ascii="Arial" w:hAnsi="Arial" w:cs="Arial"/>
        </w:rPr>
        <w:t>…………………………………………………………………</w:t>
      </w:r>
      <w:r w:rsidR="00945E57" w:rsidRPr="0068147E">
        <w:rPr>
          <w:rFonts w:ascii="Arial" w:hAnsi="Arial" w:cs="Arial"/>
        </w:rPr>
        <w:t>…….</w:t>
      </w:r>
      <w:r w:rsidRPr="0068147E">
        <w:rPr>
          <w:rFonts w:ascii="Arial" w:hAnsi="Arial" w:cs="Arial"/>
        </w:rPr>
        <w:t>………………………………...</w:t>
      </w:r>
      <w:r w:rsidR="0068147E">
        <w:rPr>
          <w:rFonts w:ascii="Arial" w:hAnsi="Arial" w:cs="Arial"/>
        </w:rPr>
        <w:t>.............</w:t>
      </w:r>
    </w:p>
    <w:p w:rsidR="009161A1" w:rsidRPr="0068147E" w:rsidRDefault="00DA67B1" w:rsidP="00945E57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68147E">
        <w:rPr>
          <w:rFonts w:ascii="Arial" w:hAnsi="Arial" w:cs="Arial"/>
          <w:i/>
          <w:sz w:val="20"/>
          <w:szCs w:val="20"/>
        </w:rPr>
        <w:t>(nazwa i adres Wykonawcy składającego ofertę)</w:t>
      </w:r>
    </w:p>
    <w:p w:rsidR="0068147E" w:rsidRDefault="0068147E" w:rsidP="00945E57">
      <w:pPr>
        <w:spacing w:after="0" w:line="240" w:lineRule="auto"/>
        <w:jc w:val="both"/>
        <w:rPr>
          <w:rFonts w:ascii="Arial" w:hAnsi="Arial" w:cs="Arial"/>
        </w:rPr>
      </w:pP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 potrzeby realizacji zamówienia pn.:  …………………………………………………………………….</w:t>
      </w: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744160" w:rsidRPr="0068147E" w:rsidRDefault="00744160" w:rsidP="00744160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68147E">
        <w:rPr>
          <w:rFonts w:ascii="Arial" w:hAnsi="Arial" w:cs="Arial"/>
          <w:i/>
          <w:sz w:val="20"/>
          <w:szCs w:val="20"/>
        </w:rPr>
        <w:t>(nazwa zamówienia publicznego)</w:t>
      </w: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</w:p>
    <w:p w:rsidR="00744160" w:rsidRPr="000C3E08" w:rsidRDefault="00744160" w:rsidP="00945E57">
      <w:pPr>
        <w:spacing w:after="0" w:line="240" w:lineRule="auto"/>
        <w:jc w:val="both"/>
        <w:rPr>
          <w:rFonts w:ascii="Arial" w:hAnsi="Arial" w:cs="Arial"/>
          <w:b/>
        </w:rPr>
      </w:pPr>
      <w:r w:rsidRPr="000C3E08">
        <w:rPr>
          <w:rFonts w:ascii="Arial" w:hAnsi="Arial" w:cs="Arial"/>
          <w:b/>
        </w:rPr>
        <w:t>Oświadczam/my, że:</w:t>
      </w:r>
    </w:p>
    <w:p w:rsidR="009940D8" w:rsidRDefault="009940D8" w:rsidP="00945E57">
      <w:pPr>
        <w:spacing w:after="0" w:line="240" w:lineRule="auto"/>
        <w:jc w:val="both"/>
        <w:rPr>
          <w:rFonts w:ascii="Arial" w:hAnsi="Arial" w:cs="Arial"/>
        </w:rPr>
      </w:pPr>
    </w:p>
    <w:p w:rsidR="00744160" w:rsidRDefault="00744160" w:rsidP="0074416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Udostępniam Wykonawcy ww. zasoby, w następującym zakresie: ……………………………</w:t>
      </w:r>
    </w:p>
    <w:p w:rsidR="009940D8" w:rsidRPr="009940D8" w:rsidRDefault="009940D8" w:rsidP="009940D8">
      <w:pPr>
        <w:pStyle w:val="Akapitzlist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……………………………………………………………………………………………………..…..</w:t>
      </w:r>
    </w:p>
    <w:p w:rsidR="00744160" w:rsidRPr="00744160" w:rsidRDefault="00744160" w:rsidP="009940D8">
      <w:pPr>
        <w:pStyle w:val="Akapitzlist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:rsidR="00744160" w:rsidRDefault="009940D8" w:rsidP="0074416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Sposób i okres udostępnienia Wykonawcy i wykorzystania przez niego zasobów podmiotu udostępniającego te zasoby przy wykonywaniu zamówienia będzie następujący: 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0C3E08" w:rsidRDefault="009940D8" w:rsidP="0074416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Zrealizuję roboty budowlane / usługi, których ww. zasoby (zdolności) dotyczą, w zakresie:  </w:t>
      </w:r>
      <w:r w:rsidR="000C3E08">
        <w:rPr>
          <w:rFonts w:ascii="Arial" w:hAnsi="Arial" w:cs="Arial"/>
        </w:rPr>
        <w:t>……………………………………………………………………..…………</w:t>
      </w:r>
    </w:p>
    <w:p w:rsidR="009940D8" w:rsidRPr="00744160" w:rsidRDefault="000C3E08" w:rsidP="000C3E08">
      <w:pPr>
        <w:pStyle w:val="Akapitzlist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</w:p>
    <w:p w:rsidR="000C3E08" w:rsidRPr="000C3E08" w:rsidRDefault="000C3E08" w:rsidP="000C3E0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</w:rPr>
      </w:pPr>
      <w:r w:rsidRPr="000C3E08">
        <w:rPr>
          <w:rFonts w:ascii="Arial" w:hAnsi="Arial" w:cs="Arial"/>
          <w:i/>
        </w:rPr>
        <w:t xml:space="preserve">                                                                                        </w:t>
      </w:r>
      <w:r>
        <w:rPr>
          <w:rFonts w:ascii="Arial" w:hAnsi="Arial" w:cs="Arial"/>
          <w:i/>
        </w:rPr>
        <w:t xml:space="preserve">                    ………………..</w:t>
      </w:r>
      <w:r w:rsidRPr="000C3E08">
        <w:rPr>
          <w:rFonts w:ascii="Arial" w:hAnsi="Arial" w:cs="Arial"/>
          <w:i/>
        </w:rPr>
        <w:t>………………….…………………………</w:t>
      </w:r>
    </w:p>
    <w:p w:rsidR="000C3E08" w:rsidRPr="00386337" w:rsidRDefault="000C3E08" w:rsidP="006A4726">
      <w:pPr>
        <w:spacing w:after="0" w:line="240" w:lineRule="auto"/>
        <w:ind w:left="4248"/>
        <w:jc w:val="center"/>
        <w:rPr>
          <w:rFonts w:ascii="Arial" w:hAnsi="Arial" w:cs="Arial"/>
          <w:i/>
          <w:iCs/>
          <w:sz w:val="18"/>
          <w:szCs w:val="18"/>
        </w:rPr>
      </w:pPr>
      <w:r w:rsidRPr="00386337">
        <w:rPr>
          <w:rFonts w:ascii="Arial" w:hAnsi="Arial" w:cs="Arial"/>
          <w:i/>
          <w:iCs/>
          <w:sz w:val="18"/>
          <w:szCs w:val="18"/>
        </w:rPr>
        <w:t>(pieczęć i podpis osoby uprawnionej do składania  oświadczeń woli</w:t>
      </w:r>
      <w:r w:rsidR="006A4726" w:rsidRPr="00386337">
        <w:rPr>
          <w:rFonts w:ascii="Arial" w:hAnsi="Arial" w:cs="Arial"/>
          <w:i/>
          <w:iCs/>
          <w:sz w:val="18"/>
          <w:szCs w:val="18"/>
        </w:rPr>
        <w:t xml:space="preserve"> </w:t>
      </w:r>
      <w:r w:rsidRPr="00386337">
        <w:rPr>
          <w:rFonts w:ascii="Arial" w:hAnsi="Arial" w:cs="Arial"/>
          <w:i/>
          <w:iCs/>
          <w:sz w:val="18"/>
          <w:szCs w:val="18"/>
        </w:rPr>
        <w:t>w imieniu podmiotu oddającego do dyspozycji zasoby)</w:t>
      </w:r>
    </w:p>
    <w:p w:rsidR="000C3E08" w:rsidRPr="000C3E08" w:rsidRDefault="000C3E08" w:rsidP="000C3E08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0C3E08">
        <w:rPr>
          <w:rFonts w:ascii="Arial" w:hAnsi="Arial" w:cs="Arial"/>
          <w:i/>
          <w:sz w:val="18"/>
          <w:szCs w:val="18"/>
        </w:rPr>
        <w:t xml:space="preserve">*niepotrzebne skreślić </w:t>
      </w:r>
    </w:p>
    <w:p w:rsidR="008C48CA" w:rsidRDefault="008C48CA" w:rsidP="000C3E08">
      <w:pPr>
        <w:spacing w:after="0" w:line="240" w:lineRule="auto"/>
        <w:rPr>
          <w:rFonts w:ascii="Arial" w:hAnsi="Arial" w:cs="Arial"/>
          <w:i/>
          <w:color w:val="0070C0"/>
          <w:sz w:val="18"/>
          <w:szCs w:val="18"/>
        </w:rPr>
      </w:pPr>
    </w:p>
    <w:p w:rsidR="000412E3" w:rsidRPr="008C48CA" w:rsidRDefault="000C3E08" w:rsidP="000C3E08">
      <w:pPr>
        <w:spacing w:after="0" w:line="240" w:lineRule="auto"/>
        <w:rPr>
          <w:rFonts w:ascii="Arial" w:hAnsi="Arial" w:cs="Arial"/>
          <w:i/>
          <w:color w:val="0070C0"/>
          <w:sz w:val="18"/>
          <w:szCs w:val="18"/>
        </w:rPr>
      </w:pPr>
      <w:r w:rsidRPr="008C48CA">
        <w:rPr>
          <w:rFonts w:ascii="Arial" w:hAnsi="Arial" w:cs="Arial"/>
          <w:i/>
          <w:color w:val="0070C0"/>
          <w:sz w:val="18"/>
          <w:szCs w:val="18"/>
        </w:rPr>
        <w:t>Załącznik do wypełnienia przez Wykonawców, którzy będą wykorzystywać przy wykonywaniu niniejszego zamówienia niezbędne zasoby innych podmiotów</w:t>
      </w:r>
    </w:p>
    <w:sectPr w:rsidR="000412E3" w:rsidRPr="008C48CA" w:rsidSect="000412E3">
      <w:pgSz w:w="11906" w:h="16838"/>
      <w:pgMar w:top="720" w:right="1134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310CC"/>
    <w:multiLevelType w:val="hybridMultilevel"/>
    <w:tmpl w:val="310AC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50010"/>
    <w:multiLevelType w:val="hybridMultilevel"/>
    <w:tmpl w:val="BA446A18"/>
    <w:lvl w:ilvl="0" w:tplc="82742BB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FB142D"/>
    <w:multiLevelType w:val="hybridMultilevel"/>
    <w:tmpl w:val="B420A52A"/>
    <w:lvl w:ilvl="0" w:tplc="D3922D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0D413B"/>
    <w:multiLevelType w:val="hybridMultilevel"/>
    <w:tmpl w:val="8068A2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9450A"/>
    <w:multiLevelType w:val="hybridMultilevel"/>
    <w:tmpl w:val="54BAFEDE"/>
    <w:lvl w:ilvl="0" w:tplc="09AC582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C81298"/>
    <w:multiLevelType w:val="hybridMultilevel"/>
    <w:tmpl w:val="F62699A0"/>
    <w:lvl w:ilvl="0" w:tplc="A348AE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F42BB5"/>
    <w:multiLevelType w:val="hybridMultilevel"/>
    <w:tmpl w:val="9CE6AA24"/>
    <w:lvl w:ilvl="0" w:tplc="41048820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1301E93"/>
    <w:multiLevelType w:val="hybridMultilevel"/>
    <w:tmpl w:val="62189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D3D"/>
    <w:rsid w:val="00025773"/>
    <w:rsid w:val="000412E3"/>
    <w:rsid w:val="000607A4"/>
    <w:rsid w:val="000A0CBC"/>
    <w:rsid w:val="000B0A0A"/>
    <w:rsid w:val="000C3E08"/>
    <w:rsid w:val="001239BC"/>
    <w:rsid w:val="00171D90"/>
    <w:rsid w:val="00271AB8"/>
    <w:rsid w:val="002A666D"/>
    <w:rsid w:val="00321F0B"/>
    <w:rsid w:val="003245AC"/>
    <w:rsid w:val="00383443"/>
    <w:rsid w:val="00386337"/>
    <w:rsid w:val="00387D3D"/>
    <w:rsid w:val="003E63D3"/>
    <w:rsid w:val="00437733"/>
    <w:rsid w:val="004B29DF"/>
    <w:rsid w:val="004E7E6F"/>
    <w:rsid w:val="00524C88"/>
    <w:rsid w:val="00543837"/>
    <w:rsid w:val="005842E6"/>
    <w:rsid w:val="00592E0E"/>
    <w:rsid w:val="00596575"/>
    <w:rsid w:val="005B4764"/>
    <w:rsid w:val="00621E83"/>
    <w:rsid w:val="00622856"/>
    <w:rsid w:val="00672B7A"/>
    <w:rsid w:val="0068147E"/>
    <w:rsid w:val="006A4726"/>
    <w:rsid w:val="006C4C8B"/>
    <w:rsid w:val="006F47EB"/>
    <w:rsid w:val="00744160"/>
    <w:rsid w:val="00774865"/>
    <w:rsid w:val="007B370D"/>
    <w:rsid w:val="007E3022"/>
    <w:rsid w:val="00802397"/>
    <w:rsid w:val="008716D1"/>
    <w:rsid w:val="008C3232"/>
    <w:rsid w:val="008C48CA"/>
    <w:rsid w:val="009161A1"/>
    <w:rsid w:val="00945E57"/>
    <w:rsid w:val="00993601"/>
    <w:rsid w:val="009940D8"/>
    <w:rsid w:val="009A73FC"/>
    <w:rsid w:val="009E5F7C"/>
    <w:rsid w:val="00A050D1"/>
    <w:rsid w:val="00A37475"/>
    <w:rsid w:val="00A53941"/>
    <w:rsid w:val="00AD7E31"/>
    <w:rsid w:val="00B0444B"/>
    <w:rsid w:val="00B43FC2"/>
    <w:rsid w:val="00BC025B"/>
    <w:rsid w:val="00BD678F"/>
    <w:rsid w:val="00BE6341"/>
    <w:rsid w:val="00C1605D"/>
    <w:rsid w:val="00CA2ED8"/>
    <w:rsid w:val="00D52374"/>
    <w:rsid w:val="00D82BCB"/>
    <w:rsid w:val="00D84237"/>
    <w:rsid w:val="00DA67B1"/>
    <w:rsid w:val="00DD34DC"/>
    <w:rsid w:val="00DF70F5"/>
    <w:rsid w:val="00E2156F"/>
    <w:rsid w:val="00E56637"/>
    <w:rsid w:val="00E61E71"/>
    <w:rsid w:val="00EA09D2"/>
    <w:rsid w:val="00EA578E"/>
    <w:rsid w:val="00F2101C"/>
    <w:rsid w:val="00F471BE"/>
    <w:rsid w:val="00FA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08059-3004-4CAE-A53A-93B0169E2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2B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2E0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023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39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BB6F6201</Template>
  <TotalTime>1</TotalTime>
  <Pages>1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Zarzad Drog w Kielcach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Kubikowska</dc:creator>
  <cp:lastModifiedBy>Justyna Kubikowska</cp:lastModifiedBy>
  <cp:revision>2</cp:revision>
  <cp:lastPrinted>2022-05-06T10:15:00Z</cp:lastPrinted>
  <dcterms:created xsi:type="dcterms:W3CDTF">2026-04-16T08:20:00Z</dcterms:created>
  <dcterms:modified xsi:type="dcterms:W3CDTF">2026-04-16T08:20:00Z</dcterms:modified>
</cp:coreProperties>
</file>